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15B96" w14:textId="77777777" w:rsidR="00192E34" w:rsidRPr="00E22762" w:rsidRDefault="00192E34" w:rsidP="00192E34">
      <w:pPr>
        <w:rPr>
          <w:rFonts w:ascii="Times New Roman" w:hAnsi="Times New Roman" w:cs="Times New Roman"/>
          <w:sz w:val="20"/>
          <w:szCs w:val="20"/>
        </w:rPr>
      </w:pPr>
    </w:p>
    <w:p w14:paraId="4FD33793" w14:textId="1F5F7958"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5D055909" wp14:editId="31359226">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7507D11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7ECBB77"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FE09DEB"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47172A78" w14:textId="7EF6910E" w:rsidR="008A0203" w:rsidRPr="00A31BDB" w:rsidRDefault="008F7824" w:rsidP="00192E34">
      <w:pPr>
        <w:jc w:val="center"/>
        <w:rPr>
          <w:rFonts w:ascii="Times New Roman" w:hAnsi="Times New Roman" w:cs="Times New Roman"/>
          <w:b/>
          <w:sz w:val="48"/>
          <w:szCs w:val="48"/>
        </w:rPr>
      </w:pPr>
      <w:r>
        <w:rPr>
          <w:rFonts w:ascii="Times New Roman" w:hAnsi="Times New Roman" w:cs="Times New Roman"/>
          <w:b/>
          <w:sz w:val="48"/>
          <w:szCs w:val="48"/>
        </w:rPr>
        <w:t>Bolivar Water Supply Corporation</w:t>
      </w:r>
    </w:p>
    <w:p w14:paraId="5EC51F39" w14:textId="2DDC1084"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8F7824">
        <w:rPr>
          <w:rFonts w:ascii="Times New Roman" w:hAnsi="Times New Roman" w:cs="Times New Roman"/>
          <w:sz w:val="24"/>
          <w:szCs w:val="24"/>
        </w:rPr>
        <w:t xml:space="preserve">water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DE3E14">
        <w:rPr>
          <w:rFonts w:ascii="Times New Roman" w:hAnsi="Times New Roman" w:cs="Times New Roman"/>
          <w:sz w:val="24"/>
          <w:szCs w:val="24"/>
        </w:rPr>
        <w:t>,</w:t>
      </w:r>
      <w:r w:rsidR="00937D32">
        <w:rPr>
          <w:rFonts w:ascii="Times New Roman" w:hAnsi="Times New Roman" w:cs="Times New Roman"/>
          <w:sz w:val="24"/>
          <w:szCs w:val="24"/>
        </w:rPr>
        <w:t xml:space="preserve"> </w:t>
      </w:r>
      <w:r w:rsidR="008F7824">
        <w:rPr>
          <w:rFonts w:ascii="Times New Roman" w:hAnsi="Times New Roman" w:cs="Times New Roman"/>
          <w:sz w:val="24"/>
          <w:szCs w:val="24"/>
        </w:rPr>
        <w:t>Bolivar Water Supply Corporation</w:t>
      </w:r>
      <w:r w:rsidR="00A31BDB">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14:paraId="4B4BC18C" w14:textId="765BC202" w:rsidR="00192E34" w:rsidRPr="0059140E" w:rsidRDefault="00192E34" w:rsidP="00192E34">
      <w:pPr>
        <w:jc w:val="center"/>
        <w:rPr>
          <w:rFonts w:ascii="Times New Roman" w:hAnsi="Times New Roman" w:cs="Times New Roman"/>
          <w:b/>
          <w:bCs/>
          <w:sz w:val="34"/>
          <w:szCs w:val="34"/>
        </w:rPr>
      </w:pPr>
      <w:r w:rsidRPr="0059140E">
        <w:rPr>
          <w:rFonts w:ascii="Times New Roman" w:hAnsi="Times New Roman" w:cs="Times New Roman"/>
          <w:b/>
          <w:bCs/>
          <w:sz w:val="34"/>
          <w:szCs w:val="34"/>
        </w:rPr>
        <w:t xml:space="preserve">Certificate of Convenience and Necessity No. </w:t>
      </w:r>
      <w:r w:rsidR="008F7824">
        <w:rPr>
          <w:rFonts w:ascii="Times New Roman" w:hAnsi="Times New Roman" w:cs="Times New Roman"/>
          <w:b/>
          <w:bCs/>
          <w:sz w:val="34"/>
          <w:szCs w:val="34"/>
        </w:rPr>
        <w:t>11257</w:t>
      </w:r>
    </w:p>
    <w:p w14:paraId="344CEAA8" w14:textId="6729C47A"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8F7824">
        <w:rPr>
          <w:rFonts w:ascii="Times New Roman" w:hAnsi="Times New Roman" w:cs="Times New Roman"/>
          <w:sz w:val="24"/>
          <w:szCs w:val="24"/>
        </w:rPr>
        <w:t>water</w:t>
      </w:r>
      <w:r w:rsidRPr="00596FCF">
        <w:rPr>
          <w:rFonts w:ascii="Times New Roman" w:hAnsi="Times New Roman" w:cs="Times New Roman"/>
          <w:sz w:val="24"/>
          <w:szCs w:val="24"/>
        </w:rPr>
        <w:t xml:space="preserve"> utility service to that service area or those service areas in </w:t>
      </w:r>
      <w:r w:rsidR="008F7824">
        <w:rPr>
          <w:rFonts w:ascii="Times New Roman" w:hAnsi="Times New Roman" w:cs="Times New Roman"/>
          <w:sz w:val="24"/>
          <w:szCs w:val="24"/>
        </w:rPr>
        <w:t xml:space="preserve">Cooke, Denton, and Wise Counties </w:t>
      </w:r>
      <w:r w:rsidRPr="00596FCF">
        <w:rPr>
          <w:rFonts w:ascii="Times New Roman" w:hAnsi="Times New Roman" w:cs="Times New Roman"/>
          <w:sz w:val="24"/>
          <w:szCs w:val="24"/>
        </w:rPr>
        <w:t xml:space="preserve">as by final Order or Orders duly entered by this Commission, which Order or Orders resulting from Docket No. </w:t>
      </w:r>
      <w:r w:rsidR="008F7824">
        <w:rPr>
          <w:rFonts w:ascii="Times New Roman" w:hAnsi="Times New Roman" w:cs="Times New Roman"/>
          <w:sz w:val="24"/>
          <w:szCs w:val="24"/>
        </w:rPr>
        <w:t>49433</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8F7824">
        <w:rPr>
          <w:rFonts w:ascii="Times New Roman" w:hAnsi="Times New Roman" w:cs="Times New Roman"/>
          <w:sz w:val="24"/>
          <w:szCs w:val="24"/>
        </w:rPr>
        <w:t>Bolivar Water Supply Corporation</w:t>
      </w:r>
      <w:r w:rsidR="008A1B3A">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5D2FDDC" w14:textId="77777777" w:rsidR="00192E34" w:rsidRPr="00E22762" w:rsidRDefault="00192E34" w:rsidP="00192E34">
      <w:pPr>
        <w:jc w:val="both"/>
        <w:outlineLvl w:val="0"/>
        <w:rPr>
          <w:rFonts w:ascii="Times New Roman" w:hAnsi="Times New Roman" w:cs="Times New Roman"/>
        </w:rPr>
      </w:pPr>
    </w:p>
    <w:p w14:paraId="0A6197B3" w14:textId="1E59543C" w:rsidR="00192E34" w:rsidRPr="0059140E" w:rsidRDefault="00192E34" w:rsidP="00192E34">
      <w:pPr>
        <w:jc w:val="both"/>
        <w:outlineLvl w:val="0"/>
        <w:rPr>
          <w:rFonts w:ascii="Times New Roman" w:hAnsi="Times New Roman" w:cs="Times New Roman"/>
          <w:sz w:val="24"/>
          <w:szCs w:val="24"/>
        </w:rPr>
      </w:pPr>
      <w:r w:rsidRPr="0059140E">
        <w:rPr>
          <w:rFonts w:ascii="Times New Roman" w:hAnsi="Times New Roman" w:cs="Times New Roman"/>
          <w:sz w:val="24"/>
          <w:szCs w:val="24"/>
        </w:rPr>
        <w:t xml:space="preserve">Issued at Austin, Texas, this </w:t>
      </w:r>
      <w:r w:rsidR="00321D9F">
        <w:rPr>
          <w:rFonts w:ascii="Times New Roman" w:hAnsi="Times New Roman" w:cs="Times New Roman"/>
          <w:sz w:val="24"/>
          <w:szCs w:val="24"/>
        </w:rPr>
        <w:t>2nd</w:t>
      </w:r>
      <w:r w:rsidR="008F7824">
        <w:rPr>
          <w:rFonts w:ascii="Times New Roman" w:hAnsi="Times New Roman" w:cs="Times New Roman"/>
          <w:sz w:val="24"/>
          <w:szCs w:val="24"/>
        </w:rPr>
        <w:t xml:space="preserve"> </w:t>
      </w:r>
      <w:r w:rsidRPr="0059140E">
        <w:rPr>
          <w:rFonts w:ascii="Times New Roman" w:hAnsi="Times New Roman" w:cs="Times New Roman"/>
          <w:sz w:val="24"/>
          <w:szCs w:val="24"/>
        </w:rPr>
        <w:t xml:space="preserve">day of </w:t>
      </w:r>
      <w:r w:rsidR="00321D9F">
        <w:rPr>
          <w:rFonts w:ascii="Times New Roman" w:hAnsi="Times New Roman" w:cs="Times New Roman"/>
          <w:sz w:val="24"/>
          <w:szCs w:val="24"/>
        </w:rPr>
        <w:t>March</w:t>
      </w:r>
      <w:bookmarkStart w:id="0" w:name="_GoBack"/>
      <w:bookmarkEnd w:id="0"/>
      <w:r w:rsidR="008F7824">
        <w:rPr>
          <w:rFonts w:ascii="Times New Roman" w:hAnsi="Times New Roman" w:cs="Times New Roman"/>
          <w:sz w:val="24"/>
          <w:szCs w:val="24"/>
        </w:rPr>
        <w:t xml:space="preserve"> </w:t>
      </w:r>
      <w:r w:rsidRPr="0059140E">
        <w:rPr>
          <w:rFonts w:ascii="Times New Roman" w:hAnsi="Times New Roman" w:cs="Times New Roman"/>
          <w:sz w:val="24"/>
          <w:szCs w:val="24"/>
        </w:rPr>
        <w:t>20</w:t>
      </w:r>
      <w:r w:rsidR="008F7824">
        <w:rPr>
          <w:rFonts w:ascii="Times New Roman" w:hAnsi="Times New Roman" w:cs="Times New Roman"/>
          <w:sz w:val="24"/>
          <w:szCs w:val="24"/>
        </w:rPr>
        <w:t>20</w:t>
      </w:r>
      <w:r w:rsidR="00E22762" w:rsidRPr="0059140E">
        <w:rPr>
          <w:rFonts w:ascii="Times New Roman" w:hAnsi="Times New Roman" w:cs="Times New Roman"/>
          <w:sz w:val="24"/>
          <w:szCs w:val="24"/>
        </w:rPr>
        <w:t>.</w:t>
      </w:r>
    </w:p>
    <w:sectPr w:rsidR="00192E34" w:rsidRPr="0059140E"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4F648" w14:textId="77777777" w:rsidR="00E22EA6" w:rsidRDefault="00E22EA6" w:rsidP="00617FA5">
      <w:pPr>
        <w:spacing w:after="0" w:line="240" w:lineRule="auto"/>
      </w:pPr>
      <w:r>
        <w:separator/>
      </w:r>
    </w:p>
  </w:endnote>
  <w:endnote w:type="continuationSeparator" w:id="0">
    <w:p w14:paraId="432A6245" w14:textId="77777777" w:rsidR="00E22EA6" w:rsidRDefault="00E22EA6"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49A83" w14:textId="77777777" w:rsidR="00E22EA6" w:rsidRDefault="00E22EA6" w:rsidP="00617FA5">
      <w:pPr>
        <w:spacing w:after="0" w:line="240" w:lineRule="auto"/>
      </w:pPr>
      <w:r>
        <w:separator/>
      </w:r>
    </w:p>
  </w:footnote>
  <w:footnote w:type="continuationSeparator" w:id="0">
    <w:p w14:paraId="5794BF64" w14:textId="77777777" w:rsidR="00E22EA6" w:rsidRDefault="00E22EA6"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BDB"/>
    <w:rsid w:val="0000032E"/>
    <w:rsid w:val="000A7C8F"/>
    <w:rsid w:val="000E352B"/>
    <w:rsid w:val="00110D66"/>
    <w:rsid w:val="00147BB7"/>
    <w:rsid w:val="00150520"/>
    <w:rsid w:val="001513AB"/>
    <w:rsid w:val="00192E34"/>
    <w:rsid w:val="00205657"/>
    <w:rsid w:val="00283AFC"/>
    <w:rsid w:val="00300F0E"/>
    <w:rsid w:val="00321D9F"/>
    <w:rsid w:val="00334E96"/>
    <w:rsid w:val="00341E9D"/>
    <w:rsid w:val="00344D6A"/>
    <w:rsid w:val="00556EA6"/>
    <w:rsid w:val="0059140E"/>
    <w:rsid w:val="00596FCF"/>
    <w:rsid w:val="00617FA5"/>
    <w:rsid w:val="006A4F07"/>
    <w:rsid w:val="006B3D33"/>
    <w:rsid w:val="007A6E85"/>
    <w:rsid w:val="007E04F2"/>
    <w:rsid w:val="00837CBA"/>
    <w:rsid w:val="008A0203"/>
    <w:rsid w:val="008A1B3A"/>
    <w:rsid w:val="008F6CB1"/>
    <w:rsid w:val="008F7824"/>
    <w:rsid w:val="00937D32"/>
    <w:rsid w:val="009747D3"/>
    <w:rsid w:val="00A31BDB"/>
    <w:rsid w:val="00A737D1"/>
    <w:rsid w:val="00AA2FFA"/>
    <w:rsid w:val="00AC30D3"/>
    <w:rsid w:val="00B4428C"/>
    <w:rsid w:val="00B55AF2"/>
    <w:rsid w:val="00B74A01"/>
    <w:rsid w:val="00BD7706"/>
    <w:rsid w:val="00C07607"/>
    <w:rsid w:val="00C92E29"/>
    <w:rsid w:val="00CA14E0"/>
    <w:rsid w:val="00D11438"/>
    <w:rsid w:val="00D40D6C"/>
    <w:rsid w:val="00DC75ED"/>
    <w:rsid w:val="00DE3E14"/>
    <w:rsid w:val="00E07AF8"/>
    <w:rsid w:val="00E22762"/>
    <w:rsid w:val="00E22EA6"/>
    <w:rsid w:val="00E951C7"/>
    <w:rsid w:val="00ED6C2D"/>
    <w:rsid w:val="00F07D18"/>
    <w:rsid w:val="00F531D2"/>
    <w:rsid w:val="00F6404C"/>
    <w:rsid w:val="00F97CB6"/>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26527"/>
  <w15:docId w15:val="{0776B314-BBD8-4F95-80B9-BD6F6553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pokhrel\Documents\Roshan\49460%20SER\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9106F-E452-4D50-A424-367859696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23</TotalTime>
  <Pages>1</Pages>
  <Words>205</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Hicks, Ruby</cp:lastModifiedBy>
  <cp:revision>5</cp:revision>
  <cp:lastPrinted>2020-03-02T18:26:00Z</cp:lastPrinted>
  <dcterms:created xsi:type="dcterms:W3CDTF">2020-01-31T16:15:00Z</dcterms:created>
  <dcterms:modified xsi:type="dcterms:W3CDTF">2020-03-02T18:42:00Z</dcterms:modified>
</cp:coreProperties>
</file>